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ROSINOTERAS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They, Walter Moyle(q.v.), his wife, Margaret(q.v.), William Devyok(q.v.) 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his wife, Elizabeth(q.v.), made a plaint of detinue of charters 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William Tremayle of Launceston(q.v.) and his wife, 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Joan(q.v.).  (ibid.)</w:t>
      </w: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6E3" w:rsidRDefault="002256E3" w:rsidP="00225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6E3" w:rsidRDefault="002256E3" w:rsidP="00564E3C">
      <w:pPr>
        <w:spacing w:after="0" w:line="240" w:lineRule="auto"/>
      </w:pPr>
      <w:r>
        <w:separator/>
      </w:r>
    </w:p>
  </w:endnote>
  <w:endnote w:type="continuationSeparator" w:id="0">
    <w:p w:rsidR="002256E3" w:rsidRDefault="002256E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56E3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6E3" w:rsidRDefault="002256E3" w:rsidP="00564E3C">
      <w:pPr>
        <w:spacing w:after="0" w:line="240" w:lineRule="auto"/>
      </w:pPr>
      <w:r>
        <w:separator/>
      </w:r>
    </w:p>
  </w:footnote>
  <w:footnote w:type="continuationSeparator" w:id="0">
    <w:p w:rsidR="002256E3" w:rsidRDefault="002256E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E3"/>
    <w:rsid w:val="002256E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D6A167-7AF3-4B32-8D12-C135A313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256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2016-01-22T20:07:00Z</dcterms:created>
  <dcterms:modified xsi:type="dcterms:W3CDTF">2016-01-22T20:07:00Z</dcterms:modified>
</cp:coreProperties>
</file>